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4306A" w:rsidR="000202C5" w:rsidP="000202C5" w:rsidRDefault="000202C5" w14:paraId="eeef3d4" w14:textId="eeef3d4">
      <w:pPr>
        <w15:collapsed w:val="false"/>
      </w:pPr>
      <w:bookmarkStart w:name="_GoBack" w:id="0"/>
      <w:bookmarkEnd w:id="0"/>
      <w:r w:rsidRPr="0024306A">
        <w:t>REPUBLIKA HRVATSKA</w:t>
      </w:r>
    </w:p>
    <w:p w:rsidR="000202C5" w:rsidP="000202C5" w:rsidRDefault="000202C5">
      <w:r w:rsidRPr="0024306A">
        <w:t>TRGOVAČKI SUD U RIJECI</w:t>
      </w:r>
    </w:p>
    <w:p w:rsidRPr="0024306A" w:rsidR="00E9246E" w:rsidP="000202C5" w:rsidRDefault="00E9246E"/>
    <w:p w:rsidRPr="0024306A" w:rsidR="000202C5" w:rsidP="000202C5" w:rsidRDefault="000202C5">
      <w:pPr>
        <w:jc w:val="center"/>
      </w:pPr>
      <w:r w:rsidRPr="0024306A">
        <w:t>Z A P I S N I K</w:t>
      </w:r>
    </w:p>
    <w:p w:rsidRPr="0024306A" w:rsidR="000202C5" w:rsidP="000202C5" w:rsidRDefault="000202C5">
      <w:pPr>
        <w:jc w:val="center"/>
      </w:pPr>
      <w:r w:rsidRPr="0024306A">
        <w:t xml:space="preserve">od </w:t>
      </w:r>
      <w:r w:rsidR="00914616">
        <w:t>1</w:t>
      </w:r>
      <w:r w:rsidR="00D66D09">
        <w:t>8</w:t>
      </w:r>
      <w:r w:rsidR="00914616">
        <w:t xml:space="preserve">. </w:t>
      </w:r>
      <w:r w:rsidR="00D66D09">
        <w:t xml:space="preserve">rujna </w:t>
      </w:r>
      <w:r w:rsidRPr="0024306A" w:rsidR="00DF04E3">
        <w:t>20</w:t>
      </w:r>
      <w:r w:rsidRPr="0024306A" w:rsidR="00576BA3">
        <w:t>20</w:t>
      </w:r>
      <w:r w:rsidRPr="0024306A">
        <w:t xml:space="preserve">. </w:t>
      </w:r>
    </w:p>
    <w:p w:rsidR="00350F4D" w:rsidP="00154B39" w:rsidRDefault="007910B2">
      <w:pPr>
        <w:pStyle w:val="Default"/>
        <w:jc w:val="center"/>
      </w:pPr>
      <w:r w:rsidRPr="0024306A">
        <w:t xml:space="preserve">Sastavljen kod Trgovačkog suda u Rijeci, radi izjašnjenja o prijedlogu i rasprave o uvjetima za otvaranje stečajnog postupka nad dužnikom </w:t>
      </w:r>
      <w:r w:rsidRPr="00DE5FF6" w:rsidR="00DE5FF6">
        <w:t>DUBAC društvo s ograničenom odgovornošću za ugostiteljstvo Rab (Grad Rab), Banjol 101, OIB: 47913990880, MBS: 040253957</w:t>
      </w:r>
    </w:p>
    <w:p w:rsidR="00914616" w:rsidP="00154B39" w:rsidRDefault="00914616">
      <w:pPr>
        <w:pStyle w:val="Default"/>
        <w:jc w:val="center"/>
      </w:pPr>
    </w:p>
    <w:p w:rsidR="00E40226" w:rsidP="00E40226" w:rsidRDefault="00E40226">
      <w:r>
        <w:t>OD SUDA PRISUTNI:</w:t>
      </w:r>
    </w:p>
    <w:p w:rsidR="00E40226" w:rsidP="00E40226" w:rsidRDefault="00E40226">
      <w:r>
        <w:t>Vera Jelenović, sudac</w:t>
      </w:r>
    </w:p>
    <w:p w:rsidR="00E40226" w:rsidP="00E40226" w:rsidRDefault="00E40226">
      <w:r>
        <w:t>Danijela Fumić, zapisničar</w:t>
      </w:r>
    </w:p>
    <w:p w:rsidR="00E40226" w:rsidP="00E40226" w:rsidRDefault="00E40226"/>
    <w:p w:rsidR="00E40226" w:rsidP="00E40226" w:rsidRDefault="00E40226">
      <w:r>
        <w:t xml:space="preserve">Početak u </w:t>
      </w:r>
      <w:r w:rsidR="00DE5FF6">
        <w:t xml:space="preserve">9,10 </w:t>
      </w:r>
      <w:r>
        <w:t>sati.</w:t>
      </w:r>
    </w:p>
    <w:p w:rsidR="00E40226" w:rsidP="00E40226" w:rsidRDefault="00E40226"/>
    <w:p w:rsidR="00E40226" w:rsidP="00E40226" w:rsidRDefault="00E40226">
      <w:r>
        <w:t>Utvrđuje se da su na današnje ročište pristupili:</w:t>
      </w:r>
    </w:p>
    <w:p w:rsidR="00E40226" w:rsidP="00E40226" w:rsidRDefault="00E40226">
      <w:r>
        <w:t>Za predlagatelja: nitko, dostava poziva uredna</w:t>
      </w:r>
    </w:p>
    <w:p w:rsidR="00E40226" w:rsidP="00E40226" w:rsidRDefault="00E40226">
      <w:pPr>
        <w:jc w:val="both"/>
      </w:pPr>
      <w:r>
        <w:t xml:space="preserve">Za dužnika: </w:t>
      </w:r>
      <w:r w:rsidR="00DE5FF6">
        <w:t>nitko, dostava poziva uredna</w:t>
      </w:r>
    </w:p>
    <w:p w:rsidR="00E9246E" w:rsidP="00E40226" w:rsidRDefault="00E9246E">
      <w:pPr>
        <w:jc w:val="both"/>
      </w:pPr>
    </w:p>
    <w:p w:rsidR="00E40226" w:rsidP="00E40226" w:rsidRDefault="00E40226">
      <w:pPr>
        <w:jc w:val="both"/>
      </w:pPr>
      <w:r>
        <w:t xml:space="preserve">Sud je uvidom u prijedlog </w:t>
      </w:r>
      <w:r w:rsidR="002A0402">
        <w:t xml:space="preserve">i podnesak </w:t>
      </w:r>
      <w:r>
        <w:t xml:space="preserve">Financijske agencije </w:t>
      </w:r>
      <w:r w:rsidR="00154B39">
        <w:t xml:space="preserve">od </w:t>
      </w:r>
      <w:r w:rsidR="00DE5FF6">
        <w:t>14. kolovoza</w:t>
      </w:r>
      <w:r w:rsidR="00D6193D">
        <w:t xml:space="preserve"> </w:t>
      </w:r>
      <w:r w:rsidR="002A0402">
        <w:t xml:space="preserve">2020. </w:t>
      </w:r>
      <w:r>
        <w:t>utvrdio kako dužnik ispunjava uvjete za stečaj s obzirom da je nesposoban za plaćanje.</w:t>
      </w:r>
    </w:p>
    <w:p w:rsidR="00E40226" w:rsidP="00E40226" w:rsidRDefault="00E40226">
      <w:pPr>
        <w:jc w:val="both"/>
      </w:pPr>
    </w:p>
    <w:p w:rsidR="00E40226" w:rsidP="00E40226" w:rsidRDefault="00E40226">
      <w:pPr>
        <w:jc w:val="both"/>
      </w:pPr>
      <w:r>
        <w:t xml:space="preserve">Utvrđuje se da </w:t>
      </w:r>
      <w:r w:rsidR="00D6193D">
        <w:t xml:space="preserve">iz izvješća privremenog stečajnog upravitelja proizlazi da je dužnik nesposoban za plaćanje i da </w:t>
      </w:r>
      <w:r w:rsidR="00DE5FF6">
        <w:t>nema</w:t>
      </w:r>
      <w:r w:rsidR="00D6193D">
        <w:t xml:space="preserve"> dovoljno imovine za pokriće troškova stečajnog postupka</w:t>
      </w:r>
      <w:r>
        <w:t>.</w:t>
      </w:r>
      <w:r w:rsidR="00DE5FF6">
        <w:t xml:space="preserve"> Također je iz navedenog izvješća vidljivo da je dužnik privremenog stečajnog upravitelja obavijestio kako će pokušati izići iz uvjeta za stečaj. </w:t>
      </w:r>
    </w:p>
    <w:p w:rsidR="00D83E23" w:rsidP="00214F31" w:rsidRDefault="00D83E23">
      <w:pPr>
        <w:jc w:val="both"/>
      </w:pPr>
      <w:r>
        <w:t>Utvrđuje se da je dužnik telefonski zamolio sud za odgodu današnjeg ročišta zbog pokušaja izlaska iz uvjeta za stečaj, što bi bilo povoljnije za vjerovnike.</w:t>
      </w:r>
      <w:r w:rsidR="000C5A92">
        <w:t xml:space="preserve"> Također je sud zamolio s obzirom da dolazi s Raba da mu se opravda nedolazak na današnje ročište iz razloga ekonomičnosti postupka.</w:t>
      </w:r>
      <w:r>
        <w:t xml:space="preserve">  </w:t>
      </w:r>
    </w:p>
    <w:p w:rsidR="00214F31" w:rsidP="00214F31" w:rsidRDefault="00214F31">
      <w:pPr>
        <w:jc w:val="both"/>
      </w:pPr>
      <w:r>
        <w:t>Utvrđuje se da je o tome telefonski obaviješten i privremeni stečajni upravitelj koji iz razloga ekonomičnosti postupka nije pristupio na današnje ročište.</w:t>
      </w:r>
    </w:p>
    <w:p w:rsidR="00D6193D" w:rsidP="00214F31" w:rsidRDefault="00D6193D">
      <w:pPr>
        <w:jc w:val="both"/>
      </w:pPr>
    </w:p>
    <w:p w:rsidR="00E40226" w:rsidP="00E40226" w:rsidRDefault="00E40226">
      <w:r>
        <w:t xml:space="preserve">Sud donosi </w:t>
      </w:r>
    </w:p>
    <w:p w:rsidR="00E40226" w:rsidP="00E40226" w:rsidRDefault="00E40226"/>
    <w:p w:rsidR="00E40226" w:rsidP="00E40226" w:rsidRDefault="00E40226">
      <w:pPr>
        <w:jc w:val="center"/>
      </w:pPr>
      <w:r>
        <w:t>r j e š e n je</w:t>
      </w:r>
    </w:p>
    <w:p w:rsidR="00D6193D" w:rsidP="00E40226" w:rsidRDefault="00D6193D">
      <w:pPr>
        <w:jc w:val="both"/>
      </w:pPr>
    </w:p>
    <w:p w:rsidR="00E40226" w:rsidP="00170F93" w:rsidRDefault="00D6193D">
      <w:pPr>
        <w:jc w:val="both"/>
      </w:pPr>
      <w:r>
        <w:tab/>
      </w:r>
      <w:r w:rsidR="00E40226">
        <w:t xml:space="preserve">Slijedom navedenoga, današnje se ročište odgađa, a sljedeće </w:t>
      </w:r>
      <w:r w:rsidR="00914616">
        <w:t xml:space="preserve">se određuje za </w:t>
      </w:r>
    </w:p>
    <w:p w:rsidR="00914616" w:rsidP="00954743" w:rsidRDefault="00914616">
      <w:pPr>
        <w:jc w:val="center"/>
        <w:rPr>
          <w:b/>
        </w:rPr>
      </w:pPr>
    </w:p>
    <w:p w:rsidRPr="00914616" w:rsidR="00914616" w:rsidP="00954743" w:rsidRDefault="00343378">
      <w:pPr>
        <w:jc w:val="center"/>
      </w:pPr>
      <w:r>
        <w:t xml:space="preserve">4. studenoga </w:t>
      </w:r>
      <w:r w:rsidRPr="00914616" w:rsidR="00914616">
        <w:t xml:space="preserve">2020. u </w:t>
      </w:r>
      <w:r w:rsidR="00802C21">
        <w:t>9</w:t>
      </w:r>
      <w:r w:rsidRPr="00914616" w:rsidR="00914616">
        <w:t>,</w:t>
      </w:r>
      <w:r>
        <w:t>4</w:t>
      </w:r>
      <w:r w:rsidRPr="00914616" w:rsidR="00914616">
        <w:t>0 sati</w:t>
      </w:r>
    </w:p>
    <w:p w:rsidRPr="00914616" w:rsidR="00914616" w:rsidP="00954743" w:rsidRDefault="00914616">
      <w:pPr>
        <w:jc w:val="both"/>
      </w:pPr>
    </w:p>
    <w:p w:rsidRPr="00914616" w:rsidR="00914616" w:rsidP="00954743" w:rsidRDefault="00914616">
      <w:pPr>
        <w:jc w:val="both"/>
      </w:pPr>
      <w:r w:rsidRPr="00914616">
        <w:t>u prostorijama Trgovačkog suda u Rijeci, Zadarska ulica 1 i 3, sudnica broj 3, I kat.</w:t>
      </w:r>
    </w:p>
    <w:p w:rsidRPr="00914616" w:rsidR="00E40226" w:rsidP="00E40226" w:rsidRDefault="00914616">
      <w:pPr>
        <w:jc w:val="both"/>
        <w:rPr>
          <w:bCs/>
        </w:rPr>
      </w:pPr>
      <w:r w:rsidRPr="00914616">
        <w:rPr>
          <w:bCs/>
        </w:rPr>
        <w:t xml:space="preserve"> </w:t>
      </w:r>
    </w:p>
    <w:p w:rsidR="00E40226" w:rsidP="00E40226" w:rsidRDefault="00E40226">
      <w:r>
        <w:t xml:space="preserve">Dovršeno u </w:t>
      </w:r>
      <w:r w:rsidR="007F48C2">
        <w:t>9,15</w:t>
      </w:r>
      <w:r>
        <w:t xml:space="preserve"> sati.</w:t>
      </w:r>
    </w:p>
    <w:p w:rsidR="00E40226" w:rsidP="00E40226" w:rsidRDefault="00E40226"/>
    <w:p w:rsidR="00E40226" w:rsidP="00E40226" w:rsidRDefault="00E40226">
      <w:pPr>
        <w:ind w:left="3540" w:firstLine="708"/>
      </w:pPr>
      <w:r>
        <w:t>Sudac                                Stranke</w:t>
      </w:r>
    </w:p>
    <w:p w:rsidR="00E40226" w:rsidP="00E40226" w:rsidRDefault="00E40226"/>
    <w:p w:rsidR="00E40226" w:rsidP="00E40226" w:rsidRDefault="00E40226"/>
    <w:p w:rsidR="00E40226" w:rsidP="00E40226" w:rsidRDefault="00E40226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</w:p>
    <w:sectPr w:rsidR="00E4022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221C5" w:rsidRDefault="00D221C5">
      <w:r>
        <w:separator/>
      </w:r>
    </w:p>
  </w:endnote>
  <w:endnote w:type="continuationSeparator" w:id="0">
    <w:p w:rsidR="00D221C5" w:rsidRDefault="00D221C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="0029394F" w:rsidRDefault="000202C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A85">
          <w:rPr>
            <w:noProof/>
          </w:rPr>
          <w:t>1</w:t>
        </w:r>
        <w:r>
          <w:fldChar w:fldCharType="end"/>
        </w:r>
      </w:p>
    </w:sdtContent>
  </w:sdt>
  <w:p w:rsidR="0029394F" w:rsidRDefault="00BC2A85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221C5" w:rsidRDefault="00D221C5">
      <w:r>
        <w:separator/>
      </w:r>
    </w:p>
  </w:footnote>
  <w:footnote w:type="continuationSeparator" w:id="0">
    <w:p w:rsidR="00D221C5" w:rsidRDefault="00D221C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C0587" w:rsidP="002C0587" w:rsidRDefault="000202C5">
    <w:pPr>
      <w:pStyle w:val="Zaglavlje"/>
      <w:jc w:val="right"/>
    </w:pPr>
    <w:r>
      <w:t>Posl. br. 14. St-</w:t>
    </w:r>
    <w:r w:rsidR="00D66D09">
      <w:t>76</w:t>
    </w:r>
    <w:r w:rsidR="00DF04E3">
      <w:t>/20</w:t>
    </w:r>
    <w:r w:rsidR="008C1F43">
      <w:t>20</w:t>
    </w:r>
  </w:p>
  <w:p w:rsidR="002C0587" w:rsidP="002C0587" w:rsidRDefault="00BC2A8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ilvl="0" w:tplc="85581170">
      <w:start w:val="1"/>
      <w:numFmt w:val="upperRoman"/>
      <w:lvlText w:val="%1."/>
      <w:lvlJc w:val="left"/>
      <w:pPr>
        <w:ind w:left="213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0" w:hanging="360"/>
      </w:pPr>
    </w:lvl>
    <w:lvl w:ilvl="2" w:tplc="041A001B" w:tentative="true">
      <w:start w:val="1"/>
      <w:numFmt w:val="lowerRoman"/>
      <w:lvlText w:val="%3."/>
      <w:lvlJc w:val="right"/>
      <w:pPr>
        <w:ind w:left="3210" w:hanging="180"/>
      </w:pPr>
    </w:lvl>
    <w:lvl w:ilvl="3" w:tplc="041A000F" w:tentative="true">
      <w:start w:val="1"/>
      <w:numFmt w:val="decimal"/>
      <w:lvlText w:val="%4."/>
      <w:lvlJc w:val="left"/>
      <w:pPr>
        <w:ind w:left="3930" w:hanging="360"/>
      </w:pPr>
    </w:lvl>
    <w:lvl w:ilvl="4" w:tplc="041A0019" w:tentative="true">
      <w:start w:val="1"/>
      <w:numFmt w:val="lowerLetter"/>
      <w:lvlText w:val="%5."/>
      <w:lvlJc w:val="left"/>
      <w:pPr>
        <w:ind w:left="4650" w:hanging="360"/>
      </w:pPr>
    </w:lvl>
    <w:lvl w:ilvl="5" w:tplc="041A001B" w:tentative="true">
      <w:start w:val="1"/>
      <w:numFmt w:val="lowerRoman"/>
      <w:lvlText w:val="%6."/>
      <w:lvlJc w:val="right"/>
      <w:pPr>
        <w:ind w:left="5370" w:hanging="180"/>
      </w:pPr>
    </w:lvl>
    <w:lvl w:ilvl="6" w:tplc="041A000F" w:tentative="true">
      <w:start w:val="1"/>
      <w:numFmt w:val="decimal"/>
      <w:lvlText w:val="%7."/>
      <w:lvlJc w:val="left"/>
      <w:pPr>
        <w:ind w:left="6090" w:hanging="360"/>
      </w:pPr>
    </w:lvl>
    <w:lvl w:ilvl="7" w:tplc="041A0019" w:tentative="true">
      <w:start w:val="1"/>
      <w:numFmt w:val="lowerLetter"/>
      <w:lvlText w:val="%8."/>
      <w:lvlJc w:val="left"/>
      <w:pPr>
        <w:ind w:left="6810" w:hanging="360"/>
      </w:pPr>
    </w:lvl>
    <w:lvl w:ilvl="8" w:tplc="041A001B" w:tentative="true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2C5"/>
    <w:rsid w:val="000104D4"/>
    <w:rsid w:val="000202C5"/>
    <w:rsid w:val="000752CE"/>
    <w:rsid w:val="00084C43"/>
    <w:rsid w:val="000957D3"/>
    <w:rsid w:val="000A4CDF"/>
    <w:rsid w:val="000C5A92"/>
    <w:rsid w:val="001376E2"/>
    <w:rsid w:val="00154B39"/>
    <w:rsid w:val="00170F93"/>
    <w:rsid w:val="001B170C"/>
    <w:rsid w:val="001C588F"/>
    <w:rsid w:val="001E3354"/>
    <w:rsid w:val="00206362"/>
    <w:rsid w:val="00214F31"/>
    <w:rsid w:val="0024306A"/>
    <w:rsid w:val="00251EDF"/>
    <w:rsid w:val="00256B25"/>
    <w:rsid w:val="00267BBB"/>
    <w:rsid w:val="00276F12"/>
    <w:rsid w:val="002A0402"/>
    <w:rsid w:val="002A5333"/>
    <w:rsid w:val="00323A66"/>
    <w:rsid w:val="0033115C"/>
    <w:rsid w:val="00337948"/>
    <w:rsid w:val="00343378"/>
    <w:rsid w:val="00350F4D"/>
    <w:rsid w:val="003541B1"/>
    <w:rsid w:val="003C0957"/>
    <w:rsid w:val="003D5627"/>
    <w:rsid w:val="00402795"/>
    <w:rsid w:val="00444C2D"/>
    <w:rsid w:val="00476A06"/>
    <w:rsid w:val="004E2DC8"/>
    <w:rsid w:val="004F6C16"/>
    <w:rsid w:val="005169A8"/>
    <w:rsid w:val="00520689"/>
    <w:rsid w:val="00544015"/>
    <w:rsid w:val="00576BA3"/>
    <w:rsid w:val="006041FE"/>
    <w:rsid w:val="0061686A"/>
    <w:rsid w:val="0065107E"/>
    <w:rsid w:val="006C669B"/>
    <w:rsid w:val="0071348C"/>
    <w:rsid w:val="0076139A"/>
    <w:rsid w:val="007717DE"/>
    <w:rsid w:val="007910B2"/>
    <w:rsid w:val="0079165F"/>
    <w:rsid w:val="007B6D04"/>
    <w:rsid w:val="007B6E1A"/>
    <w:rsid w:val="007C1AF4"/>
    <w:rsid w:val="007C4857"/>
    <w:rsid w:val="007D70C8"/>
    <w:rsid w:val="007E5CC1"/>
    <w:rsid w:val="007F48C2"/>
    <w:rsid w:val="00802C21"/>
    <w:rsid w:val="00836506"/>
    <w:rsid w:val="0089757F"/>
    <w:rsid w:val="008C1F43"/>
    <w:rsid w:val="008E0038"/>
    <w:rsid w:val="00914616"/>
    <w:rsid w:val="009203E5"/>
    <w:rsid w:val="00942A0F"/>
    <w:rsid w:val="00966BCB"/>
    <w:rsid w:val="009723E6"/>
    <w:rsid w:val="00A63202"/>
    <w:rsid w:val="00A81027"/>
    <w:rsid w:val="00AA43BC"/>
    <w:rsid w:val="00AC33FA"/>
    <w:rsid w:val="00AD22EC"/>
    <w:rsid w:val="00AF0A5D"/>
    <w:rsid w:val="00B038A7"/>
    <w:rsid w:val="00B93FF3"/>
    <w:rsid w:val="00BA3EB5"/>
    <w:rsid w:val="00BC2A85"/>
    <w:rsid w:val="00C17835"/>
    <w:rsid w:val="00C43F61"/>
    <w:rsid w:val="00CC3724"/>
    <w:rsid w:val="00CD1E52"/>
    <w:rsid w:val="00CF2BB6"/>
    <w:rsid w:val="00D221C5"/>
    <w:rsid w:val="00D369D9"/>
    <w:rsid w:val="00D6193D"/>
    <w:rsid w:val="00D66D09"/>
    <w:rsid w:val="00D67E91"/>
    <w:rsid w:val="00D83E23"/>
    <w:rsid w:val="00DE5FF6"/>
    <w:rsid w:val="00DF04E3"/>
    <w:rsid w:val="00E40226"/>
    <w:rsid w:val="00E518D1"/>
    <w:rsid w:val="00E9246E"/>
    <w:rsid w:val="00ED0D53"/>
    <w:rsid w:val="00EE7C53"/>
    <w:rsid w:val="00F371D5"/>
    <w:rsid w:val="00F6750B"/>
    <w:rsid w:val="00FC53FD"/>
    <w:rsid w:val="00FE2CAA"/>
    <w:rsid w:val="00FE5A8E"/>
    <w:rsid w:val="00FF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202C5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202C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202C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202C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202C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202C5"/>
    <w:pPr>
      <w:ind w:left="720"/>
      <w:contextualSpacing/>
    </w:pPr>
  </w:style>
  <w:style w:type="paragraph" w:styleId="Default" w:customStyle="true">
    <w:name w:val="Default"/>
    <w:rsid w:val="00DF04E3"/>
    <w:pPr>
      <w:autoSpaceDE w:val="false"/>
      <w:autoSpaceDN w:val="false"/>
      <w:adjustRightInd w:val="false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C2A8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C2A8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C2A8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C2A8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C2A8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2C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customStyle="1" w:styleId="Default" w:type="paragraph">
    <w:name w:val="Default"/>
    <w:rsid w:val="00DF04E3"/>
    <w:pPr>
      <w:autoSpaceDE w:val="0"/>
      <w:autoSpaceDN w:val="0"/>
      <w:adjustRightInd w:val="0"/>
      <w:spacing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2A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A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A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A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A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480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7868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390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rujna 2020.</izvorni_sadrzaj>
    <derivirana_varijabla naziv="DomainObject.PlaniraniZavrsetakDatum_1">18. rujna 2020.</derivirana_varijabla>
  </DomainObject.PlaniraniZavrsetakDatum>
  <DomainObject.PlaniraniPocetakDatum>
    <izvorni_sadrzaj>18. rujna 2020.</izvorni_sadrzaj>
    <derivirana_varijabla naziv="DomainObject.PlaniraniPocetakDatum_1">18. rujna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rujna 2020.</izvorni_sadrzaj>
    <derivirana_varijabla naziv="DomainObject.Zapisnik.DatumKreiranja_1">18.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St-76/2020-17</izvorni_sadrzaj>
    <derivirana_varijabla naziv="DomainObject.Zapisnik.Oznaka_1">St-76/2020-17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veljače 2020.</izvorni_sadrzaj>
    <derivirana_varijabla naziv="DomainObject.Predmet.DatumIzradeOptuznogAkta_1">11. veljače 2020.</derivirana_varijabla>
  </DomainObject.Predmet.DatumIzradeOptuznogAkta>
  <DomainObject.Predmet.DatumIzradeOptuznogAktaFormated>
    <izvorni_sadrzaj>11.2.2020.</izvorni_sadrzaj>
    <derivirana_varijabla naziv="DomainObject.Predmet.DatumIzradeOptuznogAktaFormated_1">11.2.2020.</derivirana_varijabla>
  </DomainObject.Predmet.DatumIzradeOptuznogAktaFormated>
  <DomainObject.Predmet.DatumOsnivanja>
    <izvorni_sadrzaj>11. veljače 2020.</izvorni_sadrzaj>
    <derivirana_varijabla naziv="DomainObject.Predmet.DatumOsnivanja_1">11.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veljače 2020.</izvorni_sadrzaj>
    <derivirana_varijabla naziv="DomainObject.Predmet.DatumPrimitkaOptuznogAkta_1">11.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St-76/2020</izvorni_sadrzaj>
    <derivirana_varijabla naziv="DomainObject.Predmet.OznakaBroj_1">St-76/2020</derivirana_varijabla>
  </DomainObject.Predmet.OznakaBroj>
  <DomainObject.Predmet.OznakaBrojOptuznogAkta>
    <izvorni_sadrzaj>04-06-20-769</izvorni_sadrzaj>
    <derivirana_varijabla naziv="DomainObject.Predmet.OznakaBrojOptuznogAkta_1">04-06-20-769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DUBAC d.o.o.  Rab</izvorni_sadrzaj>
    <derivirana_varijabla naziv="DomainObject.Predmet.ProtustrankaFormated_1">  DUBAC d.o.o.  Rab</derivirana_varijabla>
  </DomainObject.Predmet.ProtustrankaFormated>
  <DomainObject.Predmet.ProtustrankaFormatedOIB>
    <izvorni_sadrzaj>  DUBAC d.o.o.  Rab, OIB 47913990880</izvorni_sadrzaj>
    <derivirana_varijabla naziv="DomainObject.Predmet.ProtustrankaFormatedOIB_1">  DUBAC d.o.o.  Rab, OIB 47913990880</derivirana_varijabla>
  </DomainObject.Predmet.ProtustrankaFormatedOIB>
  <DomainObject.Predmet.ProtustrankaFormatedWithAdress>
    <izvorni_sadrzaj> DUBAC d.o.o.  Rab, Banjol 101, 51280 Rab</izvorni_sadrzaj>
    <derivirana_varijabla naziv="DomainObject.Predmet.ProtustrankaFormatedWithAdress_1"> DUBAC d.o.o.  Rab, Banjol 101, 51280 Rab</derivirana_varijabla>
  </DomainObject.Predmet.ProtustrankaFormatedWithAdress>
  <DomainObject.Predmet.ProtustrankaFormatedWithAdressOIB>
    <izvorni_sadrzaj> DUBAC d.o.o.  Rab, OIB 47913990880, Banjol 101, 51280 Rab</izvorni_sadrzaj>
    <derivirana_varijabla naziv="DomainObject.Predmet.ProtustrankaFormatedWithAdressOIB_1"> DUBAC d.o.o.  Rab, OIB 47913990880, Banjol 101, 51280 Rab</derivirana_varijabla>
  </DomainObject.Predmet.ProtustrankaFormatedWithAdressOIB>
  <DomainObject.Predmet.ProtustrankaWithAdress>
    <izvorni_sadrzaj>DUBAC d.o.o.  Rab Banjol 101, 51280 Rab</izvorni_sadrzaj>
    <derivirana_varijabla naziv="DomainObject.Predmet.ProtustrankaWithAdress_1">DUBAC d.o.o.  Rab Banjol 101, 51280 Rab</derivirana_varijabla>
  </DomainObject.Predmet.ProtustrankaWithAdress>
  <DomainObject.Predmet.ProtustrankaWithAdressOIB>
    <izvorni_sadrzaj>DUBAC d.o.o.  Rab, OIB 47913990880, Banjol 101, 51280 Rab</izvorni_sadrzaj>
    <derivirana_varijabla naziv="DomainObject.Predmet.ProtustrankaWithAdressOIB_1">DUBAC d.o.o.  Rab, OIB 47913990880, Banjol 101, 51280 Rab</derivirana_varijabla>
  </DomainObject.Predmet.ProtustrankaWithAdressOIB>
  <DomainObject.Predmet.ProtustrankaNazivFormated>
    <izvorni_sadrzaj>DUBAC d.o.o.  Rab</izvorni_sadrzaj>
    <derivirana_varijabla naziv="DomainObject.Predmet.ProtustrankaNazivFormated_1">DUBAC d.o.o.  Rab</derivirana_varijabla>
  </DomainObject.Predmet.ProtustrankaNazivFormated>
  <DomainObject.Predmet.ProtustrankaNazivFormatedOIB>
    <izvorni_sadrzaj>DUBAC d.o.o.  Rab, OIB 47913990880</izvorni_sadrzaj>
    <derivirana_varijabla naziv="DomainObject.Predmet.ProtustrankaNazivFormatedOIB_1">DUBAC d.o.o.  Rab, OIB 47913990880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DUBAC d.o.o.  Rab</item>
    </izvorni_sadrzaj>
    <derivirana_varijabla naziv="DomainObject.Predmet.ProtuStrankaListFormated_1">
      <item>DUBAC d.o.o.  Rab</item>
    </derivirana_varijabla>
  </DomainObject.Predmet.ProtuStrankaListFormated>
  <DomainObject.Predmet.ProtuStrankaListFormatedOIB>
    <izvorni_sadrzaj>
      <item>DUBAC d.o.o.  Rab, OIB 47913990880</item>
    </izvorni_sadrzaj>
    <derivirana_varijabla naziv="DomainObject.Predmet.ProtuStrankaListFormatedOIB_1">
      <item>DUBAC d.o.o.  Rab, OIB 47913990880</item>
    </derivirana_varijabla>
  </DomainObject.Predmet.ProtuStrankaListFormatedOIB>
  <DomainObject.Predmet.ProtuStrankaListFormatedWithAdress>
    <izvorni_sadrzaj>
      <item>DUBAC d.o.o.  Rab, Banjol 101, 51280 Rab</item>
    </izvorni_sadrzaj>
    <derivirana_varijabla naziv="DomainObject.Predmet.ProtuStrankaListFormatedWithAdress_1">
      <item>DUBAC d.o.o.  Rab, Banjol 101, 51280 Rab</item>
    </derivirana_varijabla>
  </DomainObject.Predmet.ProtuStrankaListFormatedWithAdress>
  <DomainObject.Predmet.ProtuStrankaListFormatedWithAdressOIB>
    <izvorni_sadrzaj>
      <item>DUBAC d.o.o.  Rab, OIB 47913990880, Banjol 101, 51280 Rab</item>
    </izvorni_sadrzaj>
    <derivirana_varijabla naziv="DomainObject.Predmet.ProtuStrankaListFormatedWithAdressOIB_1">
      <item>DUBAC d.o.o.  Rab, OIB 47913990880, Banjol 101, 51280 Rab</item>
    </derivirana_varijabla>
  </DomainObject.Predmet.ProtuStrankaListFormatedWithAdressOIB>
  <DomainObject.Predmet.ProtuStrankaListNazivFormated>
    <izvorni_sadrzaj>
      <item>DUBAC d.o.o.  Rab</item>
    </izvorni_sadrzaj>
    <derivirana_varijabla naziv="DomainObject.Predmet.ProtuStrankaListNazivFormated_1">
      <item>DUBAC d.o.o.  Rab</item>
    </derivirana_varijabla>
  </DomainObject.Predmet.ProtuStrankaListNazivFormated>
  <DomainObject.Predmet.ProtuStrankaListNazivFormatedOIB>
    <izvorni_sadrzaj>
      <item>DUBAC d.o.o.  Rab, OIB 47913990880</item>
    </izvorni_sadrzaj>
    <derivirana_varijabla naziv="DomainObject.Predmet.ProtuStrankaListNazivFormatedOIB_1">
      <item>DUBAC d.o.o.  Rab, OIB 47913990880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2020.</izvorni_sadrzaj>
    <derivirana_varijabla naziv="DomainObject.Datum_1">18. rujna 2020.</derivirana_varijabla>
  </DomainObject.Datum>
  <DomainObject.PoslovniBrojDokumenta>
    <izvorni_sadrzaj>St-76/2020-17</izvorni_sadrzaj>
    <derivirana_varijabla naziv="DomainObject.PoslovniBrojDokumenta_1">St-76/2020-17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DUBAC d.o.o.  Rab</izvorni_sadrzaj>
    <derivirana_varijabla naziv="DomainObject.Predmet.ProtustrankaIDrugi_1">DUBAC d.o.o.  Rab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DUBAC d.o.o.  Rab, OIB 47913990880, Banjol 101, 51280 Rab</izvorni_sadrzaj>
    <derivirana_varijabla naziv="DomainObject.Predmet.ProtustrankaIDrugiAdressOIB_1">DUBAC d.o.o.  Rab, OIB 47913990880, Banjol 101,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DUBAC d.o.o.  Rab</item>
      <item>FINA  Rijeka</item>
    </izvorni_sadrzaj>
    <derivirana_varijabla naziv="DomainObject.Predmet.SudioniciListNaziv_1">
      <item>DUBAC d.o.o.  Rab</item>
      <item>FINA  Rijeka</item>
    </derivirana_varijabla>
  </DomainObject.Predmet.SudioniciListNaziv>
  <DomainObject.Predmet.SudioniciListAdressOIB>
    <izvorni_sadrzaj>
      <item>DUBAC d.o.o.  Rab, OIB 47913990880, Banjol 101,51280 Rab</item>
      <item>FINA  Rijeka, OIB 85821130368, Frana Kurelca 8,51000 Rijeka</item>
    </izvorni_sadrzaj>
    <derivirana_varijabla naziv="DomainObject.Predmet.SudioniciListAdressOIB_1">
      <item>DUBAC d.o.o.  Rab, OIB 47913990880, Banjol 101,51280 Rab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47913990880</item>
      <item>, OIB 85821130368</item>
    </izvorni_sadrzaj>
    <derivirana_varijabla naziv="DomainObject.Predmet.SudioniciListNazivOIB_1">
      <item>, OIB 47913990880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Ilić, OIB 44330582702, Ulica Tadije Smičiklasa 18, 10000 Zagreb</item>
    </izvorni_sadrzaj>
    <derivirana_varijabla naziv="DomainObject.Predmet.StecajniUpraviteljiListAddressOIB_1">
      <item>Domagoj Ilić, OIB 44330582702, Ulica Tadije Smičiklasa 18,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veljače 2020.</izvorni_sadrzaj>
    <derivirana_varijabla naziv="DomainObject.Predmet.DatumPocetkaProcesa_1">11.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278</properties:Words>
  <properties:Characters>1479</properties:Characters>
  <properties:Lines>49</properties:Lines>
  <properties:Paragraphs>24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2020-09-18T07:17:00Z</dcterms:created>
  <dc:creator>Vera Jelenović</dc:creator>
  <cp:lastModifiedBy>Danijela Fumić</cp:lastModifiedBy>
  <dcterms:modified xmlns:xsi="http://www.w3.org/2001/XMLSchema-instance" xsi:type="dcterms:W3CDTF">2020-09-18T07:18:00Z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1</vt:i4>
  </prop:property>
  <prop:property fmtid="{D5CDD505-2E9C-101B-9397-08002B2CF9AE}" pid="4" name="Naslov">
    <vt:lpwstr>St-76/2020-17 / Zapisnik - Ročište radi rasprave o uvjetima za otvaranje steč. post. (76 20  zapisnik prethodni odgoda.docx)</vt:lpwstr>
  </prop:property>
  <prop:property fmtid="{D5CDD505-2E9C-101B-9397-08002B2CF9AE}" pid="5" name="CC_coloring">
    <vt:bool>false</vt:bool>
  </prop:property>
</prop:Properties>
</file>